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5783" w14:textId="744DF415" w:rsidR="00AC77CB" w:rsidRPr="002049AA" w:rsidRDefault="00AC77CB" w:rsidP="00AC77CB">
      <w:pPr>
        <w:rPr>
          <w:b/>
          <w:bCs/>
        </w:rPr>
      </w:pPr>
      <w:r w:rsidRPr="002049AA">
        <w:rPr>
          <w:b/>
          <w:bCs/>
        </w:rPr>
        <w:t xml:space="preserve">Vedlegg 2: Kapasitet og ressurser </w:t>
      </w:r>
    </w:p>
    <w:p w14:paraId="134F757A" w14:textId="77777777" w:rsidR="008D4566" w:rsidRDefault="008D4566" w:rsidP="008D4566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NB!</w:t>
      </w:r>
    </w:p>
    <w:p w14:paraId="6A5A8CD4" w14:textId="1DF4F6F1" w:rsidR="008D4566" w:rsidRDefault="008D4566" w:rsidP="008D4566">
      <w:pPr>
        <w:spacing w:after="0" w:line="240" w:lineRule="auto"/>
        <w:rPr>
          <w:bCs/>
          <w:szCs w:val="20"/>
          <w:u w:val="single"/>
        </w:rPr>
      </w:pPr>
      <w:r w:rsidRPr="00DC5C4A">
        <w:rPr>
          <w:bCs/>
          <w:szCs w:val="20"/>
          <w:highlight w:val="yellow"/>
          <w:u w:val="single"/>
        </w:rPr>
        <w:t xml:space="preserve">Alle </w:t>
      </w:r>
      <w:r w:rsidR="00CD1E67">
        <w:rPr>
          <w:bCs/>
          <w:szCs w:val="20"/>
          <w:highlight w:val="yellow"/>
          <w:u w:val="single"/>
        </w:rPr>
        <w:t>de</w:t>
      </w:r>
      <w:r w:rsidR="00061E08">
        <w:rPr>
          <w:bCs/>
          <w:szCs w:val="20"/>
          <w:highlight w:val="yellow"/>
          <w:u w:val="single"/>
        </w:rPr>
        <w:t>ler</w:t>
      </w:r>
      <w:r w:rsidRPr="00DC5C4A">
        <w:rPr>
          <w:bCs/>
          <w:szCs w:val="20"/>
          <w:highlight w:val="yellow"/>
          <w:u w:val="single"/>
        </w:rPr>
        <w:t xml:space="preserve"> må fylles ut. </w:t>
      </w:r>
    </w:p>
    <w:p w14:paraId="1ED2125C" w14:textId="77777777" w:rsidR="00264272" w:rsidRDefault="00264272" w:rsidP="00AC77CB"/>
    <w:p w14:paraId="0C4A0E5E" w14:textId="42E2C637" w:rsidR="00AC77CB" w:rsidRDefault="00AC77CB" w:rsidP="00AC77CB">
      <w:pPr>
        <w:rPr>
          <w:b/>
          <w:bCs/>
        </w:rPr>
      </w:pPr>
      <w:r w:rsidRPr="002049AA">
        <w:rPr>
          <w:b/>
          <w:bCs/>
        </w:rPr>
        <w:t>Del 1: Bemanning planfag</w:t>
      </w:r>
      <w:r w:rsidR="00432D77">
        <w:rPr>
          <w:b/>
          <w:bCs/>
        </w:rPr>
        <w:t xml:space="preserve"> (</w:t>
      </w:r>
      <w:r w:rsidR="00432D77" w:rsidRPr="00B171B3">
        <w:rPr>
          <w:b/>
          <w:bCs/>
          <w:color w:val="EE0000"/>
        </w:rPr>
        <w:t xml:space="preserve">minst </w:t>
      </w:r>
      <w:r w:rsidR="00B171B3" w:rsidRPr="00B171B3">
        <w:rPr>
          <w:b/>
          <w:bCs/>
          <w:color w:val="EE0000"/>
        </w:rPr>
        <w:t>en ressurs</w:t>
      </w:r>
      <w:r w:rsidR="00B171B3">
        <w:rPr>
          <w:b/>
          <w:bCs/>
        </w:rPr>
        <w:t>)</w:t>
      </w:r>
    </w:p>
    <w:tbl>
      <w:tblPr>
        <w:tblStyle w:val="Tabellrutenett"/>
        <w:tblW w:w="12895" w:type="dxa"/>
        <w:tblLook w:val="04A0" w:firstRow="1" w:lastRow="0" w:firstColumn="1" w:lastColumn="0" w:noHBand="0" w:noVBand="1"/>
      </w:tblPr>
      <w:tblGrid>
        <w:gridCol w:w="8217"/>
        <w:gridCol w:w="2551"/>
        <w:gridCol w:w="2127"/>
      </w:tblGrid>
      <w:tr w:rsidR="00B25D6B" w14:paraId="2E25951A" w14:textId="77777777" w:rsidTr="006120CB">
        <w:tc>
          <w:tcPr>
            <w:tcW w:w="8217" w:type="dxa"/>
            <w:shd w:val="clear" w:color="auto" w:fill="D9D9D9" w:themeFill="background1" w:themeFillShade="D9"/>
          </w:tcPr>
          <w:p w14:paraId="7A12B448" w14:textId="281D2B2A" w:rsidR="00B25D6B" w:rsidRPr="00B25D6B" w:rsidRDefault="00B25D6B" w:rsidP="00AC77CB">
            <w:pPr>
              <w:rPr>
                <w:b/>
                <w:bCs/>
              </w:rPr>
            </w:pPr>
            <w:r w:rsidRPr="00B25D6B">
              <w:rPr>
                <w:b/>
                <w:bCs/>
              </w:rPr>
              <w:t>Rolle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3A9B2A2A" w14:textId="0EAF3B26" w:rsidR="00B25D6B" w:rsidRDefault="00B25D6B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Antall personer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DAD5869" w14:textId="50ACDC0C" w:rsidR="00B25D6B" w:rsidRDefault="00B25D6B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Antall årsverk</w:t>
            </w:r>
          </w:p>
        </w:tc>
      </w:tr>
      <w:tr w:rsidR="00B25D6B" w14:paraId="42EBE9A2" w14:textId="77777777" w:rsidTr="006120CB">
        <w:tc>
          <w:tcPr>
            <w:tcW w:w="8217" w:type="dxa"/>
          </w:tcPr>
          <w:p w14:paraId="72D5E214" w14:textId="50470D10" w:rsidR="00B25D6B" w:rsidRPr="00B25D6B" w:rsidRDefault="00B25D6B" w:rsidP="00AC77CB">
            <w:r w:rsidRPr="00B25D6B">
              <w:t>Planleggere</w:t>
            </w:r>
          </w:p>
        </w:tc>
        <w:tc>
          <w:tcPr>
            <w:tcW w:w="2551" w:type="dxa"/>
          </w:tcPr>
          <w:p w14:paraId="124F1F17" w14:textId="77777777" w:rsidR="00B25D6B" w:rsidRDefault="00B25D6B" w:rsidP="00AC77CB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006878B8" w14:textId="77777777" w:rsidR="00B25D6B" w:rsidRDefault="00B25D6B" w:rsidP="00AC77CB">
            <w:pPr>
              <w:rPr>
                <w:b/>
                <w:bCs/>
              </w:rPr>
            </w:pPr>
          </w:p>
        </w:tc>
      </w:tr>
      <w:tr w:rsidR="00B25D6B" w14:paraId="6A46415E" w14:textId="77777777" w:rsidTr="006120CB">
        <w:tc>
          <w:tcPr>
            <w:tcW w:w="8217" w:type="dxa"/>
          </w:tcPr>
          <w:p w14:paraId="6F6ECDEE" w14:textId="586E0171" w:rsidR="00B25D6B" w:rsidRPr="00B25D6B" w:rsidRDefault="00B25D6B" w:rsidP="00AC77CB">
            <w:r w:rsidRPr="00B25D6B">
              <w:t>Senior planleggere (mer enn 7 års relevant erfaring etter utdannelse)</w:t>
            </w:r>
          </w:p>
        </w:tc>
        <w:tc>
          <w:tcPr>
            <w:tcW w:w="2551" w:type="dxa"/>
          </w:tcPr>
          <w:p w14:paraId="08DF2923" w14:textId="77777777" w:rsidR="00B25D6B" w:rsidRDefault="00B25D6B" w:rsidP="00AC77CB">
            <w:pPr>
              <w:rPr>
                <w:b/>
                <w:bCs/>
              </w:rPr>
            </w:pPr>
          </w:p>
        </w:tc>
        <w:tc>
          <w:tcPr>
            <w:tcW w:w="2127" w:type="dxa"/>
          </w:tcPr>
          <w:p w14:paraId="7439D8FC" w14:textId="77777777" w:rsidR="00B25D6B" w:rsidRDefault="00B25D6B" w:rsidP="00AC77CB">
            <w:pPr>
              <w:rPr>
                <w:b/>
                <w:bCs/>
              </w:rPr>
            </w:pPr>
          </w:p>
        </w:tc>
      </w:tr>
    </w:tbl>
    <w:p w14:paraId="2E61E64D" w14:textId="1B5C97F1" w:rsidR="00AC77CB" w:rsidRPr="002049AA" w:rsidRDefault="00AC77CB" w:rsidP="00AC77CB"/>
    <w:p w14:paraId="7CCCD38A" w14:textId="5DAE3A47" w:rsidR="00AC77CB" w:rsidRDefault="00AC77CB" w:rsidP="00AC77CB">
      <w:pPr>
        <w:rPr>
          <w:b/>
          <w:bCs/>
        </w:rPr>
      </w:pPr>
      <w:r w:rsidRPr="002049AA">
        <w:rPr>
          <w:b/>
          <w:bCs/>
        </w:rPr>
        <w:t xml:space="preserve">Del 2: Nøkkelressurser </w:t>
      </w:r>
      <w:r w:rsidR="00B171B3">
        <w:rPr>
          <w:b/>
          <w:bCs/>
        </w:rPr>
        <w:t>(</w:t>
      </w:r>
      <w:r w:rsidR="001576F2">
        <w:rPr>
          <w:b/>
          <w:bCs/>
          <w:color w:val="EE0000"/>
        </w:rPr>
        <w:t>minst en ressurs om kan opptre som oppdragsleder for planprosjekter</w:t>
      </w:r>
      <w:r w:rsidR="00B171B3">
        <w:rPr>
          <w:b/>
          <w:bCs/>
        </w:rPr>
        <w:t>)</w:t>
      </w:r>
    </w:p>
    <w:p w14:paraId="37793D43" w14:textId="3BDA4DB7" w:rsidR="00061E08" w:rsidRPr="00061E08" w:rsidRDefault="00061E08" w:rsidP="00AC77CB">
      <w:r w:rsidRPr="00061E08">
        <w:t xml:space="preserve">(Maksimalt </w:t>
      </w:r>
      <w:r w:rsidR="00B171B3">
        <w:t>5</w:t>
      </w:r>
      <w:r w:rsidRPr="00061E08">
        <w:t xml:space="preserve"> personer)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303"/>
        <w:gridCol w:w="1674"/>
        <w:gridCol w:w="6662"/>
      </w:tblGrid>
      <w:tr w:rsidR="0076439F" w14:paraId="42903E77" w14:textId="77777777" w:rsidTr="006120CB">
        <w:tc>
          <w:tcPr>
            <w:tcW w:w="3397" w:type="dxa"/>
            <w:shd w:val="clear" w:color="auto" w:fill="D9D9D9" w:themeFill="background1" w:themeFillShade="D9"/>
          </w:tcPr>
          <w:p w14:paraId="63194C51" w14:textId="114AF053" w:rsidR="0076439F" w:rsidRDefault="0076439F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Navn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14:paraId="5C91B297" w14:textId="397CF0DB" w:rsidR="0076439F" w:rsidRDefault="0076439F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Rolle</w:t>
            </w:r>
          </w:p>
        </w:tc>
        <w:tc>
          <w:tcPr>
            <w:tcW w:w="1674" w:type="dxa"/>
            <w:shd w:val="clear" w:color="auto" w:fill="D9D9D9" w:themeFill="background1" w:themeFillShade="D9"/>
          </w:tcPr>
          <w:p w14:paraId="5C7D2BA9" w14:textId="1CE009F8" w:rsidR="0076439F" w:rsidRDefault="0076439F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Erfaring (år)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4900E64F" w14:textId="0179F072" w:rsidR="0076439F" w:rsidRDefault="00946714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Tilknyttet firma (</w:t>
            </w:r>
            <w:r w:rsidR="00A23C54">
              <w:rPr>
                <w:b/>
                <w:bCs/>
              </w:rPr>
              <w:t>L</w:t>
            </w:r>
            <w:r>
              <w:rPr>
                <w:b/>
                <w:bCs/>
              </w:rPr>
              <w:t>everandør eller U</w:t>
            </w:r>
            <w:r w:rsidR="00D9326C">
              <w:rPr>
                <w:b/>
                <w:bCs/>
              </w:rPr>
              <w:t>L</w:t>
            </w:r>
            <w:r>
              <w:rPr>
                <w:b/>
                <w:bCs/>
              </w:rPr>
              <w:t>)</w:t>
            </w:r>
          </w:p>
        </w:tc>
      </w:tr>
      <w:tr w:rsidR="0076439F" w14:paraId="2E38EFDB" w14:textId="77777777" w:rsidTr="006120CB">
        <w:tc>
          <w:tcPr>
            <w:tcW w:w="3397" w:type="dxa"/>
          </w:tcPr>
          <w:p w14:paraId="32B925EF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303" w:type="dxa"/>
          </w:tcPr>
          <w:p w14:paraId="03F11F57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674" w:type="dxa"/>
          </w:tcPr>
          <w:p w14:paraId="544BF417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6662" w:type="dxa"/>
          </w:tcPr>
          <w:p w14:paraId="00E00BFF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</w:tr>
      <w:tr w:rsidR="0076439F" w14:paraId="274BE281" w14:textId="77777777" w:rsidTr="006120CB">
        <w:tc>
          <w:tcPr>
            <w:tcW w:w="3397" w:type="dxa"/>
          </w:tcPr>
          <w:p w14:paraId="59568391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303" w:type="dxa"/>
          </w:tcPr>
          <w:p w14:paraId="6702434D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674" w:type="dxa"/>
          </w:tcPr>
          <w:p w14:paraId="5CDCDF9A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6662" w:type="dxa"/>
          </w:tcPr>
          <w:p w14:paraId="207AEFBD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</w:tr>
      <w:tr w:rsidR="0076439F" w14:paraId="4372927C" w14:textId="77777777" w:rsidTr="006120CB">
        <w:tc>
          <w:tcPr>
            <w:tcW w:w="3397" w:type="dxa"/>
          </w:tcPr>
          <w:p w14:paraId="4EB6F5FC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303" w:type="dxa"/>
          </w:tcPr>
          <w:p w14:paraId="5C07B2B1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674" w:type="dxa"/>
          </w:tcPr>
          <w:p w14:paraId="2E5F0A97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6662" w:type="dxa"/>
          </w:tcPr>
          <w:p w14:paraId="0F2617FA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</w:tr>
      <w:tr w:rsidR="0076439F" w14:paraId="628F1E75" w14:textId="77777777" w:rsidTr="006120CB">
        <w:tc>
          <w:tcPr>
            <w:tcW w:w="3397" w:type="dxa"/>
          </w:tcPr>
          <w:p w14:paraId="143B2BE7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303" w:type="dxa"/>
          </w:tcPr>
          <w:p w14:paraId="3D0FE7DA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674" w:type="dxa"/>
          </w:tcPr>
          <w:p w14:paraId="263E731C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6662" w:type="dxa"/>
          </w:tcPr>
          <w:p w14:paraId="44D2B5A4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</w:tr>
      <w:tr w:rsidR="0076439F" w14:paraId="1D8F65A9" w14:textId="77777777" w:rsidTr="006120CB">
        <w:tc>
          <w:tcPr>
            <w:tcW w:w="3397" w:type="dxa"/>
          </w:tcPr>
          <w:p w14:paraId="3CA4D6FE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303" w:type="dxa"/>
          </w:tcPr>
          <w:p w14:paraId="1AD89FCC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1674" w:type="dxa"/>
          </w:tcPr>
          <w:p w14:paraId="03772091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  <w:tc>
          <w:tcPr>
            <w:tcW w:w="6662" w:type="dxa"/>
          </w:tcPr>
          <w:p w14:paraId="0C290AC9" w14:textId="77777777" w:rsidR="0076439F" w:rsidRDefault="0076439F" w:rsidP="006120CB">
            <w:pPr>
              <w:spacing w:before="240"/>
              <w:rPr>
                <w:b/>
                <w:bCs/>
              </w:rPr>
            </w:pPr>
          </w:p>
        </w:tc>
      </w:tr>
    </w:tbl>
    <w:p w14:paraId="09700615" w14:textId="77777777" w:rsidR="00B25D6B" w:rsidRDefault="00B25D6B" w:rsidP="00AC77CB">
      <w:pPr>
        <w:rPr>
          <w:b/>
          <w:bCs/>
        </w:rPr>
      </w:pPr>
    </w:p>
    <w:p w14:paraId="78B31762" w14:textId="77777777" w:rsidR="004A07B1" w:rsidRDefault="004A07B1" w:rsidP="00AC77CB">
      <w:pPr>
        <w:rPr>
          <w:b/>
          <w:bCs/>
        </w:rPr>
      </w:pPr>
    </w:p>
    <w:p w14:paraId="0FF13F9F" w14:textId="77777777" w:rsidR="004A07B1" w:rsidRDefault="004A07B1" w:rsidP="004A07B1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Plankompetanse, inkludert ROS-analyse 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516"/>
        <w:gridCol w:w="6520"/>
      </w:tblGrid>
      <w:tr w:rsidR="004A07B1" w14:paraId="533EA05C" w14:textId="77777777" w:rsidTr="006120CB">
        <w:tc>
          <w:tcPr>
            <w:tcW w:w="6516" w:type="dxa"/>
            <w:shd w:val="clear" w:color="auto" w:fill="D9D9D9" w:themeFill="background1" w:themeFillShade="D9"/>
          </w:tcPr>
          <w:p w14:paraId="35226717" w14:textId="77777777" w:rsidR="004A07B1" w:rsidRPr="00A23C54" w:rsidRDefault="004A07B1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03D9BD45" w14:textId="77777777" w:rsidR="004A07B1" w:rsidRPr="00A23C54" w:rsidRDefault="004A07B1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4A07B1" w14:paraId="25EC2169" w14:textId="77777777" w:rsidTr="006120CB">
        <w:tc>
          <w:tcPr>
            <w:tcW w:w="6516" w:type="dxa"/>
          </w:tcPr>
          <w:p w14:paraId="249ACE47" w14:textId="77777777" w:rsidR="004A07B1" w:rsidRDefault="004A07B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520" w:type="dxa"/>
          </w:tcPr>
          <w:p w14:paraId="61E84000" w14:textId="77777777" w:rsidR="004A07B1" w:rsidRDefault="004A07B1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4A07B1" w14:paraId="354A596E" w14:textId="77777777" w:rsidTr="006120CB">
        <w:tc>
          <w:tcPr>
            <w:tcW w:w="6516" w:type="dxa"/>
          </w:tcPr>
          <w:p w14:paraId="6ECA71B6" w14:textId="77777777" w:rsidR="004A07B1" w:rsidRDefault="004A07B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520" w:type="dxa"/>
          </w:tcPr>
          <w:p w14:paraId="677958A3" w14:textId="77777777" w:rsidR="004A07B1" w:rsidRDefault="004A07B1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50DBCA5D" w14:textId="77777777" w:rsidR="00117139" w:rsidRDefault="00117139" w:rsidP="00AC77CB">
      <w:pPr>
        <w:rPr>
          <w:b/>
          <w:bCs/>
        </w:rPr>
      </w:pPr>
    </w:p>
    <w:p w14:paraId="1D8CFE70" w14:textId="19BF097D" w:rsidR="00AC77CB" w:rsidRPr="002049AA" w:rsidRDefault="00AC77CB" w:rsidP="00AC77CB">
      <w:pPr>
        <w:rPr>
          <w:b/>
          <w:bCs/>
        </w:rPr>
      </w:pPr>
      <w:r w:rsidRPr="002049AA">
        <w:rPr>
          <w:b/>
          <w:bCs/>
        </w:rPr>
        <w:t xml:space="preserve">Del 3: Tilgjengelige fagområder </w:t>
      </w:r>
    </w:p>
    <w:p w14:paraId="17AC044F" w14:textId="3B158164" w:rsidR="00747FAE" w:rsidRDefault="00747FAE" w:rsidP="007E6411">
      <w:pPr>
        <w:spacing w:before="240" w:line="240" w:lineRule="auto"/>
        <w:rPr>
          <w:bCs/>
          <w:szCs w:val="20"/>
        </w:rPr>
      </w:pPr>
      <w:r>
        <w:rPr>
          <w:bCs/>
          <w:szCs w:val="20"/>
        </w:rPr>
        <w:t xml:space="preserve">Leverandøren skal ha tilgang </w:t>
      </w:r>
      <w:r w:rsidRPr="00995349">
        <w:rPr>
          <w:bCs/>
          <w:color w:val="EE0000"/>
          <w:szCs w:val="20"/>
        </w:rPr>
        <w:t xml:space="preserve">på </w:t>
      </w:r>
      <w:r w:rsidR="003740EA" w:rsidRPr="00995349">
        <w:rPr>
          <w:bCs/>
          <w:color w:val="EE0000"/>
          <w:szCs w:val="20"/>
        </w:rPr>
        <w:t xml:space="preserve">minst tre av de følgende fagområder </w:t>
      </w:r>
      <w:r w:rsidR="003740EA">
        <w:rPr>
          <w:bCs/>
          <w:szCs w:val="20"/>
        </w:rPr>
        <w:t>og tilby ressurser innenfor disse</w:t>
      </w:r>
      <w:r w:rsidR="00995349">
        <w:rPr>
          <w:bCs/>
          <w:szCs w:val="20"/>
        </w:rPr>
        <w:t xml:space="preserve">, enten internt eller gjennom forpliktende samarbeid. </w:t>
      </w:r>
      <w:r w:rsidR="003740EA">
        <w:rPr>
          <w:bCs/>
          <w:szCs w:val="20"/>
        </w:rPr>
        <w:t xml:space="preserve"> </w:t>
      </w:r>
    </w:p>
    <w:p w14:paraId="0FA139EA" w14:textId="5AAF209D" w:rsidR="003740EA" w:rsidRPr="003740EA" w:rsidRDefault="003740EA" w:rsidP="007E6411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Trafikk/veg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7E6411" w14:paraId="0D5B904A" w14:textId="77777777" w:rsidTr="00D6257B">
        <w:tc>
          <w:tcPr>
            <w:tcW w:w="6374" w:type="dxa"/>
            <w:shd w:val="clear" w:color="auto" w:fill="D9D9D9" w:themeFill="background1" w:themeFillShade="D9"/>
          </w:tcPr>
          <w:p w14:paraId="46AD60E3" w14:textId="77777777" w:rsidR="007E6411" w:rsidRPr="00A23C54" w:rsidRDefault="007E6411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046AB983" w14:textId="51367E2F" w:rsidR="007E6411" w:rsidRPr="00A23C54" w:rsidRDefault="00D6257B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7E6411" w14:paraId="469536C3" w14:textId="77777777" w:rsidTr="00D6257B">
        <w:tc>
          <w:tcPr>
            <w:tcW w:w="6374" w:type="dxa"/>
          </w:tcPr>
          <w:p w14:paraId="0CBB151E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0025D627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7E6411" w14:paraId="0AA887E6" w14:textId="77777777" w:rsidTr="00D6257B">
        <w:tc>
          <w:tcPr>
            <w:tcW w:w="6374" w:type="dxa"/>
            <w:tcBorders>
              <w:bottom w:val="single" w:sz="4" w:space="0" w:color="auto"/>
            </w:tcBorders>
          </w:tcPr>
          <w:p w14:paraId="6562B134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635025E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7E723B6C" w14:textId="41AFF0AD" w:rsidR="007E6411" w:rsidRDefault="003740EA" w:rsidP="007E6411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Støy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7E6411" w14:paraId="5EB2D82C" w14:textId="77777777" w:rsidTr="00D6257B">
        <w:tc>
          <w:tcPr>
            <w:tcW w:w="6374" w:type="dxa"/>
            <w:shd w:val="clear" w:color="auto" w:fill="D9D9D9" w:themeFill="background1" w:themeFillShade="D9"/>
          </w:tcPr>
          <w:p w14:paraId="7F5E9943" w14:textId="77777777" w:rsidR="007E6411" w:rsidRPr="00A23C54" w:rsidRDefault="007E6411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6B2AA96E" w14:textId="2EA1A9E9" w:rsidR="007E6411" w:rsidRPr="00A23C54" w:rsidRDefault="00D6257B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7E6411" w14:paraId="5FB342FA" w14:textId="77777777" w:rsidTr="00D6257B">
        <w:tc>
          <w:tcPr>
            <w:tcW w:w="6374" w:type="dxa"/>
          </w:tcPr>
          <w:p w14:paraId="0E1BE987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5FDA95D7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7E6411" w14:paraId="4BBB55CB" w14:textId="77777777" w:rsidTr="00D6257B">
        <w:tc>
          <w:tcPr>
            <w:tcW w:w="6374" w:type="dxa"/>
          </w:tcPr>
          <w:p w14:paraId="7B1D63E8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318EBB7C" w14:textId="77777777" w:rsidR="007E6411" w:rsidRDefault="007E6411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118EE46A" w14:textId="77777777" w:rsidR="003740EA" w:rsidRDefault="003740EA" w:rsidP="00AC77CB"/>
    <w:p w14:paraId="172EEF19" w14:textId="03BE3C0D" w:rsidR="003740EA" w:rsidRPr="003740EA" w:rsidRDefault="003740EA" w:rsidP="00AC77CB">
      <w:pPr>
        <w:rPr>
          <w:b/>
          <w:bCs/>
        </w:rPr>
      </w:pPr>
      <w:r w:rsidRPr="003740EA">
        <w:rPr>
          <w:b/>
          <w:bCs/>
        </w:rPr>
        <w:t>VA/overvann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3740EA" w14:paraId="279CA635" w14:textId="77777777" w:rsidTr="009306D3">
        <w:tc>
          <w:tcPr>
            <w:tcW w:w="6374" w:type="dxa"/>
            <w:shd w:val="clear" w:color="auto" w:fill="D9D9D9" w:themeFill="background1" w:themeFillShade="D9"/>
          </w:tcPr>
          <w:p w14:paraId="68BB269E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6EC57168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3740EA" w14:paraId="0BA39707" w14:textId="77777777" w:rsidTr="009306D3">
        <w:tc>
          <w:tcPr>
            <w:tcW w:w="6374" w:type="dxa"/>
          </w:tcPr>
          <w:p w14:paraId="3FA109CF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200219C6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3740EA" w14:paraId="08C07F50" w14:textId="77777777" w:rsidTr="009306D3">
        <w:tc>
          <w:tcPr>
            <w:tcW w:w="6374" w:type="dxa"/>
          </w:tcPr>
          <w:p w14:paraId="1DE58FB5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0AC6D405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1E408B7D" w14:textId="77777777" w:rsidR="007E6411" w:rsidRDefault="007E6411" w:rsidP="00AC77CB"/>
    <w:p w14:paraId="28B037C1" w14:textId="77777777" w:rsidR="00117139" w:rsidRDefault="00117139" w:rsidP="00AC77CB"/>
    <w:p w14:paraId="16507DC5" w14:textId="51EB374E" w:rsidR="003740EA" w:rsidRPr="003740EA" w:rsidRDefault="003740EA" w:rsidP="00AC77CB">
      <w:pPr>
        <w:rPr>
          <w:b/>
          <w:bCs/>
        </w:rPr>
      </w:pPr>
      <w:r w:rsidRPr="003740EA">
        <w:rPr>
          <w:b/>
          <w:bCs/>
        </w:rPr>
        <w:t>Landskap/friluftsliv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3740EA" w14:paraId="10C36554" w14:textId="77777777" w:rsidTr="009306D3">
        <w:tc>
          <w:tcPr>
            <w:tcW w:w="6374" w:type="dxa"/>
            <w:shd w:val="clear" w:color="auto" w:fill="D9D9D9" w:themeFill="background1" w:themeFillShade="D9"/>
          </w:tcPr>
          <w:p w14:paraId="67E25B8C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71DEF0A9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3740EA" w14:paraId="45C12D90" w14:textId="77777777" w:rsidTr="009306D3">
        <w:tc>
          <w:tcPr>
            <w:tcW w:w="6374" w:type="dxa"/>
          </w:tcPr>
          <w:p w14:paraId="33130A94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7C89990B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3740EA" w14:paraId="6E41A095" w14:textId="77777777" w:rsidTr="009306D3">
        <w:tc>
          <w:tcPr>
            <w:tcW w:w="6374" w:type="dxa"/>
          </w:tcPr>
          <w:p w14:paraId="1EFDBCD0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074146B1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4496CA79" w14:textId="77777777" w:rsidR="003740EA" w:rsidRDefault="003740EA" w:rsidP="00AC77CB"/>
    <w:p w14:paraId="0D6F31FB" w14:textId="2D0EA2E0" w:rsidR="003740EA" w:rsidRDefault="003740EA" w:rsidP="00AC77CB">
      <w:pPr>
        <w:rPr>
          <w:b/>
          <w:bCs/>
        </w:rPr>
      </w:pPr>
      <w:r>
        <w:rPr>
          <w:b/>
          <w:bCs/>
        </w:rPr>
        <w:t>Klima/energi</w:t>
      </w:r>
    </w:p>
    <w:tbl>
      <w:tblPr>
        <w:tblStyle w:val="Tabellrutenett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3740EA" w14:paraId="6042D05B" w14:textId="77777777" w:rsidTr="009306D3">
        <w:tc>
          <w:tcPr>
            <w:tcW w:w="6374" w:type="dxa"/>
            <w:shd w:val="clear" w:color="auto" w:fill="D9D9D9" w:themeFill="background1" w:themeFillShade="D9"/>
          </w:tcPr>
          <w:p w14:paraId="7F2704C4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Navn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16EEBFDA" w14:textId="77777777" w:rsidR="003740EA" w:rsidRPr="00A23C54" w:rsidRDefault="003740EA" w:rsidP="009306D3">
            <w:pPr>
              <w:spacing w:before="240"/>
              <w:rPr>
                <w:b/>
                <w:szCs w:val="20"/>
              </w:rPr>
            </w:pPr>
            <w:r w:rsidRPr="00A23C54">
              <w:rPr>
                <w:b/>
                <w:szCs w:val="20"/>
              </w:rPr>
              <w:t>Tilknyttet firma (Leverandør / UL)</w:t>
            </w:r>
          </w:p>
        </w:tc>
      </w:tr>
      <w:tr w:rsidR="003740EA" w14:paraId="15FACBC8" w14:textId="77777777" w:rsidTr="009306D3">
        <w:tc>
          <w:tcPr>
            <w:tcW w:w="6374" w:type="dxa"/>
          </w:tcPr>
          <w:p w14:paraId="7E401BCE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7C77AB7D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  <w:tr w:rsidR="003740EA" w14:paraId="2B858A69" w14:textId="77777777" w:rsidTr="009306D3">
        <w:tc>
          <w:tcPr>
            <w:tcW w:w="6374" w:type="dxa"/>
          </w:tcPr>
          <w:p w14:paraId="51686463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662" w:type="dxa"/>
          </w:tcPr>
          <w:p w14:paraId="2CE014AA" w14:textId="77777777" w:rsidR="003740EA" w:rsidRDefault="003740EA" w:rsidP="009306D3">
            <w:pPr>
              <w:spacing w:before="240"/>
              <w:rPr>
                <w:b/>
                <w:szCs w:val="20"/>
              </w:rPr>
            </w:pPr>
          </w:p>
        </w:tc>
      </w:tr>
    </w:tbl>
    <w:p w14:paraId="29CF8059" w14:textId="77777777" w:rsidR="00117139" w:rsidRDefault="00117139" w:rsidP="00AC77CB"/>
    <w:p w14:paraId="58EC3EA4" w14:textId="77777777" w:rsidR="00117139" w:rsidRDefault="00117139" w:rsidP="00AC77CB"/>
    <w:p w14:paraId="073C7279" w14:textId="77777777" w:rsidR="00117139" w:rsidRDefault="00117139" w:rsidP="00AC77CB"/>
    <w:p w14:paraId="217039F1" w14:textId="35003B3D" w:rsidR="00AC77CB" w:rsidRDefault="00B95F41" w:rsidP="00AC77CB">
      <w:r>
        <w:t xml:space="preserve">Dersom det ikke tilbys ressurser på alle </w:t>
      </w:r>
      <w:r w:rsidR="00062FB9">
        <w:t xml:space="preserve">fagområder, skal leverandøren gi en kort beskrivelse av hvordan leverandøren vil sikre tilgang til øvrige fagressurser ved behov.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539"/>
      </w:tblGrid>
      <w:tr w:rsidR="002428C9" w14:paraId="2610F080" w14:textId="77777777" w:rsidTr="002428C9">
        <w:tc>
          <w:tcPr>
            <w:tcW w:w="13539" w:type="dxa"/>
            <w:shd w:val="clear" w:color="auto" w:fill="D9D9D9" w:themeFill="background1" w:themeFillShade="D9"/>
          </w:tcPr>
          <w:p w14:paraId="4B5C114F" w14:textId="0A2F4742" w:rsidR="002428C9" w:rsidRPr="002428C9" w:rsidRDefault="002428C9" w:rsidP="00AC77CB">
            <w:pPr>
              <w:rPr>
                <w:b/>
                <w:bCs/>
              </w:rPr>
            </w:pPr>
            <w:r>
              <w:rPr>
                <w:b/>
                <w:bCs/>
              </w:rPr>
              <w:t>Kort b</w:t>
            </w:r>
            <w:r w:rsidRPr="002428C9">
              <w:rPr>
                <w:b/>
                <w:bCs/>
              </w:rPr>
              <w:t>eskrivelse av hvordan leverandøren vil sikre tilgang til relevante fagressurser</w:t>
            </w:r>
          </w:p>
        </w:tc>
      </w:tr>
      <w:tr w:rsidR="002428C9" w14:paraId="25E5D2C7" w14:textId="77777777" w:rsidTr="002428C9">
        <w:trPr>
          <w:trHeight w:val="4668"/>
        </w:trPr>
        <w:tc>
          <w:tcPr>
            <w:tcW w:w="13539" w:type="dxa"/>
          </w:tcPr>
          <w:p w14:paraId="72E7138C" w14:textId="77777777" w:rsidR="002428C9" w:rsidRDefault="002428C9" w:rsidP="00AC77CB"/>
        </w:tc>
      </w:tr>
    </w:tbl>
    <w:p w14:paraId="29A07503" w14:textId="784668CD" w:rsidR="00DA04F9" w:rsidRPr="00AC77CB" w:rsidRDefault="00DA04F9" w:rsidP="00AC77CB"/>
    <w:sectPr w:rsidR="00DA04F9" w:rsidRPr="00AC77CB" w:rsidSect="006120CB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247" w:right="1871" w:bottom="1247" w:left="1418" w:header="669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F26C" w14:textId="77777777" w:rsidR="007E1269" w:rsidRDefault="007E1269" w:rsidP="00DA04F9">
      <w:pPr>
        <w:spacing w:after="0" w:line="240" w:lineRule="auto"/>
      </w:pPr>
      <w:r>
        <w:separator/>
      </w:r>
    </w:p>
  </w:endnote>
  <w:endnote w:type="continuationSeparator" w:id="0">
    <w:p w14:paraId="13841807" w14:textId="77777777" w:rsidR="007E1269" w:rsidRDefault="007E1269" w:rsidP="00DA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106A" w14:textId="77777777" w:rsidR="00DA04F9" w:rsidRDefault="00C02F31">
    <w:pPr>
      <w:pStyle w:val="Bunntekst"/>
    </w:pPr>
    <w:r w:rsidRPr="00C02F31">
      <w:rPr>
        <w:noProof/>
      </w:rPr>
      <w:drawing>
        <wp:inline distT="0" distB="0" distL="0" distR="0" wp14:anchorId="70892643" wp14:editId="5FF9B483">
          <wp:extent cx="981720" cy="97200"/>
          <wp:effectExtent l="0" t="0" r="8890" b="0"/>
          <wp:docPr id="1" name="Grafik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720" cy="9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av </w:t>
    </w:r>
    <w:fldSimple w:instr=" numpages ">
      <w:r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44AE" w14:textId="77777777" w:rsidR="00DA04F9" w:rsidRDefault="00C02F31" w:rsidP="00C02F31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0360" w14:textId="77777777" w:rsidR="007E1269" w:rsidRDefault="007E1269" w:rsidP="00DA04F9">
      <w:pPr>
        <w:spacing w:after="0" w:line="240" w:lineRule="auto"/>
      </w:pPr>
      <w:r>
        <w:separator/>
      </w:r>
    </w:p>
  </w:footnote>
  <w:footnote w:type="continuationSeparator" w:id="0">
    <w:p w14:paraId="065F9C4B" w14:textId="77777777" w:rsidR="007E1269" w:rsidRDefault="007E1269" w:rsidP="00DA0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45C5" w14:textId="77777777" w:rsidR="00DA04F9" w:rsidRDefault="00DA04F9" w:rsidP="00C02F31">
    <w:pPr>
      <w:pStyle w:val="Topptekst"/>
      <w:ind w:left="-24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6ED9" w14:textId="77777777" w:rsidR="00DA04F9" w:rsidRDefault="00E22E5C" w:rsidP="00C02F31">
    <w:pPr>
      <w:pStyle w:val="Topptekst"/>
      <w:ind w:left="-249"/>
    </w:pPr>
    <w:r>
      <w:rPr>
        <w:noProof/>
      </w:rPr>
      <mc:AlternateContent>
        <mc:Choice Requires="wps">
          <w:drawing>
            <wp:anchor distT="0" distB="1080135" distL="114300" distR="114300" simplePos="0" relativeHeight="251659264" behindDoc="0" locked="0" layoutInCell="1" allowOverlap="1" wp14:anchorId="0B248ACE" wp14:editId="5280C4DB">
              <wp:simplePos x="0" y="0"/>
              <wp:positionH relativeFrom="page">
                <wp:posOffset>0</wp:posOffset>
              </wp:positionH>
              <wp:positionV relativeFrom="page">
                <wp:posOffset>1188085</wp:posOffset>
              </wp:positionV>
              <wp:extent cx="7560000" cy="165600"/>
              <wp:effectExtent l="0" t="0" r="0" b="0"/>
              <wp:wrapTopAndBottom/>
              <wp:docPr id="373449643" name="Rektangel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6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50310A" id="Rektangel 3" o:spid="_x0000_s1026" alt="&quot;&quot;" style="position:absolute;margin-left:0;margin-top:93.55pt;width:595.3pt;height:13.05pt;z-index:251659264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" filled="f" stroked="f" strokeweight="1pt">
              <w10:wrap type="topAndBottom" anchorx="page" anchory="page"/>
            </v:rect>
          </w:pict>
        </mc:Fallback>
      </mc:AlternateContent>
    </w:r>
    <w:r w:rsidR="00C02F31">
      <w:rPr>
        <w:noProof/>
      </w:rPr>
      <w:drawing>
        <wp:inline distT="0" distB="0" distL="0" distR="0" wp14:anchorId="22A7CFC5" wp14:editId="1ADA7470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0C61"/>
    <w:multiLevelType w:val="multilevel"/>
    <w:tmpl w:val="923C7B92"/>
    <w:lvl w:ilvl="0">
      <w:start w:val="1"/>
      <w:numFmt w:val="decimal"/>
      <w:pStyle w:val="Overskrif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147A3B"/>
    <w:multiLevelType w:val="multilevel"/>
    <w:tmpl w:val="EC726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945B9"/>
    <w:multiLevelType w:val="multilevel"/>
    <w:tmpl w:val="FBD81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5E2D45"/>
    <w:multiLevelType w:val="multilevel"/>
    <w:tmpl w:val="EBB8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8345590">
    <w:abstractNumId w:val="0"/>
  </w:num>
  <w:num w:numId="2" w16cid:durableId="1632980282">
    <w:abstractNumId w:val="2"/>
  </w:num>
  <w:num w:numId="3" w16cid:durableId="1342706675">
    <w:abstractNumId w:val="3"/>
  </w:num>
  <w:num w:numId="4" w16cid:durableId="1493568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CB"/>
    <w:rsid w:val="00061E08"/>
    <w:rsid w:val="00062FB9"/>
    <w:rsid w:val="0006515D"/>
    <w:rsid w:val="000F0500"/>
    <w:rsid w:val="00117139"/>
    <w:rsid w:val="00132641"/>
    <w:rsid w:val="001557DC"/>
    <w:rsid w:val="001576F2"/>
    <w:rsid w:val="00160B1C"/>
    <w:rsid w:val="001743BB"/>
    <w:rsid w:val="001838C5"/>
    <w:rsid w:val="001E69EC"/>
    <w:rsid w:val="002428C9"/>
    <w:rsid w:val="00264272"/>
    <w:rsid w:val="002724E2"/>
    <w:rsid w:val="002820CE"/>
    <w:rsid w:val="00292ABA"/>
    <w:rsid w:val="002D572B"/>
    <w:rsid w:val="00331AF0"/>
    <w:rsid w:val="003740EA"/>
    <w:rsid w:val="00417234"/>
    <w:rsid w:val="00432D77"/>
    <w:rsid w:val="00460742"/>
    <w:rsid w:val="004A07B1"/>
    <w:rsid w:val="004C24F0"/>
    <w:rsid w:val="006120CB"/>
    <w:rsid w:val="0061769A"/>
    <w:rsid w:val="006A38EF"/>
    <w:rsid w:val="006C2452"/>
    <w:rsid w:val="00700F4C"/>
    <w:rsid w:val="007154D5"/>
    <w:rsid w:val="00747FAE"/>
    <w:rsid w:val="007520F5"/>
    <w:rsid w:val="0076439F"/>
    <w:rsid w:val="007A06DF"/>
    <w:rsid w:val="007E1269"/>
    <w:rsid w:val="007E6411"/>
    <w:rsid w:val="008D4566"/>
    <w:rsid w:val="00946714"/>
    <w:rsid w:val="00995349"/>
    <w:rsid w:val="009A7B92"/>
    <w:rsid w:val="00A23C54"/>
    <w:rsid w:val="00A370DF"/>
    <w:rsid w:val="00A375E9"/>
    <w:rsid w:val="00AC77CB"/>
    <w:rsid w:val="00B171B3"/>
    <w:rsid w:val="00B25D6B"/>
    <w:rsid w:val="00B95F41"/>
    <w:rsid w:val="00C02F31"/>
    <w:rsid w:val="00CD1E67"/>
    <w:rsid w:val="00D6257B"/>
    <w:rsid w:val="00D9326C"/>
    <w:rsid w:val="00DA04F9"/>
    <w:rsid w:val="00E22E5C"/>
    <w:rsid w:val="00E435F2"/>
    <w:rsid w:val="00E507BD"/>
    <w:rsid w:val="00E70AC6"/>
    <w:rsid w:val="00E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BC71B"/>
  <w15:chartTrackingRefBased/>
  <w15:docId w15:val="{0E6EB65B-E452-408D-9924-D2AA6B776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AC77C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A04F9"/>
    <w:pPr>
      <w:keepNext/>
      <w:keepLines/>
      <w:numPr>
        <w:numId w:val="1"/>
      </w:numPr>
      <w:spacing w:before="260" w:after="100"/>
      <w:ind w:left="0" w:firstLine="0"/>
      <w:outlineLvl w:val="0"/>
    </w:pPr>
    <w:rPr>
      <w:rFonts w:asciiTheme="majorHAnsi" w:eastAsiaTheme="majorEastAsia" w:hAnsiTheme="majorHAnsi" w:cstheme="majorBidi"/>
      <w:b/>
      <w:color w:val="000000" w:themeColor="text1"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DA04F9"/>
    <w:pPr>
      <w:keepNext/>
      <w:keepLines/>
      <w:numPr>
        <w:ilvl w:val="1"/>
        <w:numId w:val="1"/>
      </w:numPr>
      <w:spacing w:before="260" w:after="80"/>
      <w:ind w:left="0" w:firstLine="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DA04F9"/>
    <w:pPr>
      <w:keepNext/>
      <w:keepLines/>
      <w:numPr>
        <w:ilvl w:val="2"/>
        <w:numId w:val="1"/>
      </w:numPr>
      <w:spacing w:before="40" w:after="80"/>
      <w:ind w:left="0" w:firstLine="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DA04F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4B8D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DA04F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B8D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DA04F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25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DA04F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25E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DA04F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DA04F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C2452"/>
    <w:rPr>
      <w:rFonts w:asciiTheme="majorHAnsi" w:eastAsiaTheme="majorEastAsia" w:hAnsiTheme="majorHAnsi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C2452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Topptekst">
    <w:name w:val="header"/>
    <w:basedOn w:val="Normal"/>
    <w:link w:val="TopptekstTegn"/>
    <w:uiPriority w:val="99"/>
    <w:semiHidden/>
    <w:rsid w:val="00DA0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C245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C02F31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6C2452"/>
    <w:rPr>
      <w:sz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C24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C2452"/>
    <w:rPr>
      <w:rFonts w:asciiTheme="majorHAnsi" w:eastAsiaTheme="majorEastAsia" w:hAnsiTheme="majorHAnsi" w:cstheme="majorBidi"/>
      <w:i/>
      <w:iCs/>
      <w:color w:val="004B8D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C2452"/>
    <w:rPr>
      <w:rFonts w:asciiTheme="majorHAnsi" w:eastAsiaTheme="majorEastAsia" w:hAnsiTheme="majorHAnsi" w:cstheme="majorBidi"/>
      <w:color w:val="004B8D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C2452"/>
    <w:rPr>
      <w:rFonts w:asciiTheme="majorHAnsi" w:eastAsiaTheme="majorEastAsia" w:hAnsiTheme="majorHAnsi" w:cstheme="majorBidi"/>
      <w:color w:val="00325E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C2452"/>
    <w:rPr>
      <w:rFonts w:asciiTheme="majorHAnsi" w:eastAsiaTheme="majorEastAsia" w:hAnsiTheme="majorHAnsi" w:cstheme="majorBidi"/>
      <w:i/>
      <w:iCs/>
      <w:color w:val="00325E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C24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C24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ssholdertekst">
    <w:name w:val="Placeholder Text"/>
    <w:basedOn w:val="Standardskriftforavsnitt"/>
    <w:uiPriority w:val="99"/>
    <w:semiHidden/>
    <w:rsid w:val="001743BB"/>
    <w:rPr>
      <w:color w:val="808080"/>
    </w:rPr>
  </w:style>
  <w:style w:type="paragraph" w:styleId="Bildetekst">
    <w:name w:val="caption"/>
    <w:basedOn w:val="Normal"/>
    <w:next w:val="Normal"/>
    <w:uiPriority w:val="35"/>
    <w:qFormat/>
    <w:rsid w:val="006C2452"/>
    <w:pPr>
      <w:spacing w:after="200" w:line="200" w:lineRule="atLeast"/>
    </w:pPr>
    <w:rPr>
      <w:iCs/>
      <w:color w:val="000000" w:themeColor="text1"/>
      <w:sz w:val="16"/>
      <w:szCs w:val="18"/>
    </w:rPr>
  </w:style>
  <w:style w:type="paragraph" w:styleId="Fotnotetekst">
    <w:name w:val="footnote text"/>
    <w:basedOn w:val="Normal"/>
    <w:link w:val="FotnotetekstTegn"/>
    <w:uiPriority w:val="99"/>
    <w:semiHidden/>
    <w:rsid w:val="006C2452"/>
    <w:pPr>
      <w:spacing w:after="0" w:line="180" w:lineRule="exact"/>
    </w:pPr>
    <w:rPr>
      <w:sz w:val="15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C2452"/>
    <w:rPr>
      <w:sz w:val="15"/>
      <w:szCs w:val="20"/>
    </w:rPr>
  </w:style>
  <w:style w:type="table" w:styleId="Tabellrutenett">
    <w:name w:val="Table Grid"/>
    <w:basedOn w:val="Vanligtabell"/>
    <w:uiPriority w:val="39"/>
    <w:rsid w:val="00B2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forsvarsbygg.sharepoint.com/sites/contentTypeHub/Officemaler/Blankt%20ark_Farge.dotx" TargetMode="External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rgbClr val="FFFFFF"/>
      </a:lt1>
      <a:dk2>
        <a:srgbClr val="CCBFB2"/>
      </a:dk2>
      <a:lt2>
        <a:srgbClr val="FFF5CB"/>
      </a:lt2>
      <a:accent1>
        <a:srgbClr val="0065BD"/>
      </a:accent1>
      <a:accent2>
        <a:srgbClr val="003760"/>
      </a:accent2>
      <a:accent3>
        <a:srgbClr val="6CBE99"/>
      </a:accent3>
      <a:accent4>
        <a:srgbClr val="006140"/>
      </a:accent4>
      <a:accent5>
        <a:srgbClr val="F18C7B"/>
      </a:accent5>
      <a:accent6>
        <a:srgbClr val="751B42"/>
      </a:accent6>
      <a:hlink>
        <a:srgbClr val="003760"/>
      </a:hlink>
      <a:folHlink>
        <a:srgbClr val="0065BD"/>
      </a:folHlink>
    </a:clrScheme>
    <a:fontScheme name="Egendefinert 65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A4BC9F3753E245BC1E51F88B1CF8D1" ma:contentTypeVersion="3" ma:contentTypeDescription="Opprett et nytt dokument." ma:contentTypeScope="" ma:versionID="5a86f14e6c3887e23b847c8d5044f031">
  <xsd:schema xmlns:xsd="http://www.w3.org/2001/XMLSchema" xmlns:xs="http://www.w3.org/2001/XMLSchema" xmlns:p="http://schemas.microsoft.com/office/2006/metadata/properties" xmlns:ns2="abde425a-7c6f-4eec-91c8-74703bbcd206" targetNamespace="http://schemas.microsoft.com/office/2006/metadata/properties" ma:root="true" ma:fieldsID="11b488bbe3199fac8bafe37027165148" ns2:_="">
    <xsd:import namespace="abde425a-7c6f-4eec-91c8-74703bbcd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e425a-7c6f-4eec-91c8-74703bbcd2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EA728-1D8E-4EEC-991A-DBD4AFD8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e425a-7c6f-4eec-91c8-74703bbcd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1A448-6F59-43E2-A861-1B61D5BAAF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29719D-1A46-4223-AB4C-B51817F107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Blankt%20ark_Farge</Template>
  <TotalTime>57</TotalTime>
  <Pages>4</Pages>
  <Words>204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Marthinussen, Mona</dc:creator>
  <cp:keywords/>
  <dc:description/>
  <cp:lastModifiedBy>Marthinussen, Mona</cp:lastModifiedBy>
  <cp:revision>29</cp:revision>
  <dcterms:created xsi:type="dcterms:W3CDTF">2026-06-04T10:22:00Z</dcterms:created>
  <dcterms:modified xsi:type="dcterms:W3CDTF">2026-06-12T07:18:00Z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0x01010040A4BC9F3753E245BC1E51F88B1CF8D1</vt:lpwstr>
  </property>
</Properties>
</file>